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4A282" w14:textId="77777777" w:rsidR="00FE7911" w:rsidRDefault="00FE7911" w:rsidP="00FE7911">
      <w:pPr>
        <w:pStyle w:val="NoSpacing"/>
      </w:pPr>
      <w:r>
        <w:rPr>
          <w:u w:val="single"/>
        </w:rPr>
        <w:t>Anne BOURCHIER</w:t>
      </w:r>
      <w:r>
        <w:t xml:space="preserve">    </w:t>
      </w:r>
      <w:proofErr w:type="gramStart"/>
      <w:r>
        <w:t xml:space="preserve">   (</w:t>
      </w:r>
      <w:proofErr w:type="gramEnd"/>
      <w:r>
        <w:t>d.1485)</w:t>
      </w:r>
    </w:p>
    <w:p w14:paraId="4F8AF7B1" w14:textId="77777777" w:rsidR="00FE7911" w:rsidRDefault="00FE7911" w:rsidP="00FE7911">
      <w:pPr>
        <w:pStyle w:val="NoSpacing"/>
      </w:pPr>
    </w:p>
    <w:p w14:paraId="214D306D" w14:textId="77777777" w:rsidR="00FE7911" w:rsidRDefault="00FE7911" w:rsidP="00FE7911">
      <w:pPr>
        <w:pStyle w:val="NoSpacing"/>
      </w:pPr>
    </w:p>
    <w:p w14:paraId="29477807" w14:textId="77777777" w:rsidR="00FE7911" w:rsidRDefault="00FE7911" w:rsidP="00FE7911">
      <w:pPr>
        <w:pStyle w:val="NoSpacing"/>
      </w:pPr>
      <w:r>
        <w:t>= Sir Thomas Ormonde(q.v.).</w:t>
      </w:r>
    </w:p>
    <w:p w14:paraId="35D46163" w14:textId="77777777" w:rsidR="00FE7911" w:rsidRDefault="00FE7911" w:rsidP="00FE7911">
      <w:pPr>
        <w:pStyle w:val="NoSpacing"/>
      </w:pPr>
      <w:r>
        <w:t>(C.F.R. 1485-1509 p.4)</w:t>
      </w:r>
    </w:p>
    <w:p w14:paraId="2FA8D953" w14:textId="77777777" w:rsidR="00FE7911" w:rsidRDefault="00FE7911" w:rsidP="00FE7911">
      <w:pPr>
        <w:pStyle w:val="NoSpacing"/>
      </w:pPr>
    </w:p>
    <w:p w14:paraId="7BA60E21" w14:textId="77777777" w:rsidR="00FE7911" w:rsidRDefault="00FE7911" w:rsidP="00FE7911">
      <w:pPr>
        <w:pStyle w:val="NoSpacing"/>
      </w:pPr>
    </w:p>
    <w:p w14:paraId="2C79050C" w14:textId="77777777" w:rsidR="00FE7911" w:rsidRDefault="00FE7911" w:rsidP="00FE7911">
      <w:pPr>
        <w:pStyle w:val="NoSpacing"/>
      </w:pPr>
      <w:r>
        <w:t>29 Nov.1485</w:t>
      </w:r>
      <w:r>
        <w:tab/>
        <w:t xml:space="preserve">Writs of diem </w:t>
      </w:r>
      <w:proofErr w:type="spellStart"/>
      <w:r>
        <w:t>clausit</w:t>
      </w:r>
      <w:proofErr w:type="spellEnd"/>
      <w:r>
        <w:t xml:space="preserve"> extremum to the Escheators of Devon &amp; Cornwall</w:t>
      </w:r>
    </w:p>
    <w:p w14:paraId="39C356FB" w14:textId="77777777" w:rsidR="00FE7911" w:rsidRDefault="00FE7911" w:rsidP="00FE7911">
      <w:pPr>
        <w:pStyle w:val="NoSpacing"/>
      </w:pPr>
      <w:r>
        <w:tab/>
      </w:r>
      <w:r>
        <w:tab/>
        <w:t>and Gloucestershire and the adjacent Welch March.</w:t>
      </w:r>
    </w:p>
    <w:p w14:paraId="15ECA8D0" w14:textId="77777777" w:rsidR="00FE7911" w:rsidRDefault="00FE7911" w:rsidP="00FE7911">
      <w:pPr>
        <w:pStyle w:val="NoSpacing"/>
      </w:pPr>
      <w:r>
        <w:tab/>
      </w:r>
      <w:r>
        <w:tab/>
        <w:t>(C.F.R. 1485-1509 p.4)</w:t>
      </w:r>
    </w:p>
    <w:p w14:paraId="3314EDEF" w14:textId="77777777" w:rsidR="00FE7911" w:rsidRDefault="00FE7911" w:rsidP="00FE7911">
      <w:pPr>
        <w:pStyle w:val="NoSpacing"/>
      </w:pPr>
    </w:p>
    <w:p w14:paraId="44F8B068" w14:textId="77777777" w:rsidR="00FE7911" w:rsidRDefault="00FE7911" w:rsidP="00FE7911">
      <w:pPr>
        <w:pStyle w:val="NoSpacing"/>
      </w:pPr>
    </w:p>
    <w:p w14:paraId="139463AB" w14:textId="77777777" w:rsidR="00FE7911" w:rsidRDefault="00FE7911" w:rsidP="00FE7911">
      <w:pPr>
        <w:pStyle w:val="NoSpacing"/>
      </w:pPr>
      <w:r>
        <w:t>20 July 2024</w:t>
      </w:r>
    </w:p>
    <w:p w14:paraId="743EA1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CBC6A" w14:textId="77777777" w:rsidR="00FE7911" w:rsidRDefault="00FE7911" w:rsidP="009139A6">
      <w:r>
        <w:separator/>
      </w:r>
    </w:p>
  </w:endnote>
  <w:endnote w:type="continuationSeparator" w:id="0">
    <w:p w14:paraId="54FA7997" w14:textId="77777777" w:rsidR="00FE7911" w:rsidRDefault="00FE79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8DA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15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3C1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66A23" w14:textId="77777777" w:rsidR="00FE7911" w:rsidRDefault="00FE7911" w:rsidP="009139A6">
      <w:r>
        <w:separator/>
      </w:r>
    </w:p>
  </w:footnote>
  <w:footnote w:type="continuationSeparator" w:id="0">
    <w:p w14:paraId="1D86EB05" w14:textId="77777777" w:rsidR="00FE7911" w:rsidRDefault="00FE79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8A9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955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4C2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91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  <w:rsid w:val="00FE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8F2C4"/>
  <w15:chartTrackingRefBased/>
  <w15:docId w15:val="{1048836E-D33F-41C2-81E7-C3636F37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2024-07-21T19:02:00Z</dcterms:created>
  <dcterms:modified xsi:type="dcterms:W3CDTF">2024-07-21T19:03:00Z</dcterms:modified>
</cp:coreProperties>
</file>